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  <w:lang w:val="en-GB"/>
        </w:rPr>
      </w:pPr>
      <w:r w:rsidRPr="001F5096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5096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5096">
        <w:rPr>
          <w:rFonts w:ascii="Times New Roman" w:hAnsi="Times New Roman" w:cs="Times New Roman"/>
          <w:sz w:val="24"/>
          <w:szCs w:val="24"/>
          <w:lang w:val="en-GB"/>
        </w:rPr>
        <w:tab/>
      </w:r>
      <w:r w:rsidRPr="001F5096">
        <w:rPr>
          <w:rFonts w:ascii="Times New Roman" w:hAnsi="Times New Roman" w:cs="Times New Roman"/>
          <w:sz w:val="24"/>
          <w:szCs w:val="24"/>
          <w:lang w:val="en-GB"/>
        </w:rPr>
        <w:tab/>
      </w:r>
    </w:p>
    <w:p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</w:p>
    <w:p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1F5096">
        <w:rPr>
          <w:rFonts w:ascii="Times New Roman" w:hAnsi="Times New Roman" w:cs="Times New Roman"/>
          <w:sz w:val="24"/>
          <w:szCs w:val="24"/>
        </w:rPr>
        <w:t>ДО</w:t>
      </w:r>
    </w:p>
    <w:p w:rsidR="00D154A3" w:rsidRPr="001F5096" w:rsidRDefault="00D154A3" w:rsidP="00B3453F">
      <w:pPr>
        <w:pStyle w:val="PlainText"/>
        <w:shd w:val="clear" w:color="auto" w:fill="FFFFFF"/>
        <w:jc w:val="left"/>
        <w:rPr>
          <w:sz w:val="24"/>
          <w:szCs w:val="24"/>
        </w:rPr>
      </w:pPr>
      <w:r w:rsidRPr="001F5096">
        <w:rPr>
          <w:rFonts w:ascii="Times New Roman" w:hAnsi="Times New Roman" w:cs="Times New Roman"/>
          <w:sz w:val="24"/>
          <w:szCs w:val="24"/>
        </w:rPr>
        <w:t xml:space="preserve">ИЗПЪЛНИТЕЛНИЯ ДИРЕКТОР НА </w:t>
      </w:r>
      <w:r w:rsidRPr="001F5096">
        <w:rPr>
          <w:rFonts w:ascii="Times New Roman" w:hAnsi="Times New Roman" w:cs="Times New Roman"/>
          <w:sz w:val="24"/>
          <w:szCs w:val="24"/>
        </w:rPr>
        <w:tab/>
        <w:t xml:space="preserve">         Регистрационен №/дата................................</w:t>
      </w:r>
      <w:r w:rsidRPr="001F5096">
        <w:rPr>
          <w:sz w:val="24"/>
          <w:szCs w:val="24"/>
        </w:rPr>
        <w:t xml:space="preserve"> </w:t>
      </w:r>
    </w:p>
    <w:p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1F5096">
        <w:rPr>
          <w:rFonts w:ascii="Times New Roman" w:hAnsi="Times New Roman" w:cs="Times New Roman"/>
          <w:sz w:val="24"/>
          <w:szCs w:val="24"/>
        </w:rPr>
        <w:t>ИЗПЪЛНИТЕЛНА АГЕНЦИЯ</w:t>
      </w:r>
      <w:r w:rsidRPr="001F5096">
        <w:rPr>
          <w:rFonts w:ascii="Times New Roman" w:hAnsi="Times New Roman" w:cs="Times New Roman"/>
          <w:sz w:val="24"/>
          <w:szCs w:val="24"/>
        </w:rPr>
        <w:tab/>
      </w:r>
      <w:r w:rsidRPr="001F5096">
        <w:rPr>
          <w:rFonts w:ascii="Times New Roman" w:hAnsi="Times New Roman" w:cs="Times New Roman"/>
          <w:sz w:val="24"/>
          <w:szCs w:val="24"/>
        </w:rPr>
        <w:tab/>
      </w:r>
      <w:r w:rsidRPr="001F5096">
        <w:rPr>
          <w:rFonts w:ascii="Times New Roman" w:hAnsi="Times New Roman" w:cs="Times New Roman"/>
          <w:sz w:val="24"/>
          <w:szCs w:val="24"/>
        </w:rPr>
        <w:tab/>
      </w:r>
      <w:r w:rsidRPr="001F5096">
        <w:rPr>
          <w:rFonts w:ascii="Times New Roman" w:hAnsi="Times New Roman" w:cs="Times New Roman"/>
          <w:sz w:val="24"/>
          <w:szCs w:val="24"/>
        </w:rPr>
        <w:tab/>
      </w:r>
      <w:r w:rsidRPr="001F5096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F5096">
        <w:rPr>
          <w:rFonts w:ascii="Times New Roman" w:hAnsi="Times New Roman" w:cs="Times New Roman"/>
          <w:i/>
          <w:iCs/>
          <w:sz w:val="24"/>
          <w:szCs w:val="24"/>
        </w:rPr>
        <w:t xml:space="preserve">(попълва се от ИА </w:t>
      </w:r>
      <w:r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Pr="001F5096">
        <w:rPr>
          <w:rFonts w:ascii="Times New Roman" w:hAnsi="Times New Roman" w:cs="Times New Roman"/>
          <w:i/>
          <w:iCs/>
          <w:sz w:val="24"/>
          <w:szCs w:val="24"/>
        </w:rPr>
        <w:t>НФЦ</w:t>
      </w:r>
      <w:r>
        <w:rPr>
          <w:rFonts w:ascii="Times New Roman" w:hAnsi="Times New Roman" w:cs="Times New Roman"/>
          <w:i/>
          <w:iCs/>
          <w:sz w:val="24"/>
          <w:szCs w:val="24"/>
        </w:rPr>
        <w:t>”</w:t>
      </w:r>
      <w:r w:rsidRPr="001F5096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sz w:val="24"/>
          <w:szCs w:val="24"/>
        </w:rPr>
      </w:pPr>
      <w:r w:rsidRPr="001F5096">
        <w:rPr>
          <w:rFonts w:ascii="Times New Roman" w:hAnsi="Times New Roman" w:cs="Times New Roman"/>
          <w:sz w:val="24"/>
          <w:szCs w:val="24"/>
        </w:rPr>
        <w:t>„НАЦОНАЛЕН ФИЛМОВ ЦЕНТЪР“</w:t>
      </w:r>
    </w:p>
    <w:p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iCs/>
          <w:sz w:val="24"/>
          <w:szCs w:val="24"/>
        </w:rPr>
      </w:pPr>
      <w:r w:rsidRPr="001F5096">
        <w:rPr>
          <w:rFonts w:ascii="Times New Roman" w:hAnsi="Times New Roman" w:cs="Times New Roman"/>
          <w:iCs/>
          <w:sz w:val="24"/>
          <w:szCs w:val="24"/>
        </w:rPr>
        <w:t>(Национални художествени комисии за</w:t>
      </w:r>
    </w:p>
    <w:p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iCs/>
          <w:sz w:val="24"/>
          <w:szCs w:val="24"/>
        </w:rPr>
      </w:pPr>
      <w:r w:rsidRPr="001F5096">
        <w:rPr>
          <w:rFonts w:ascii="Times New Roman" w:hAnsi="Times New Roman" w:cs="Times New Roman"/>
          <w:iCs/>
          <w:sz w:val="24"/>
          <w:szCs w:val="24"/>
        </w:rPr>
        <w:t xml:space="preserve">игрално/документално/анимационно </w:t>
      </w:r>
      <w:r>
        <w:rPr>
          <w:rFonts w:ascii="Times New Roman" w:hAnsi="Times New Roman" w:cs="Times New Roman"/>
          <w:iCs/>
          <w:sz w:val="24"/>
          <w:szCs w:val="24"/>
        </w:rPr>
        <w:t>кино</w:t>
      </w:r>
      <w:r w:rsidRPr="001F5096">
        <w:rPr>
          <w:rFonts w:ascii="Times New Roman" w:hAnsi="Times New Roman" w:cs="Times New Roman"/>
          <w:iCs/>
          <w:sz w:val="24"/>
          <w:szCs w:val="24"/>
        </w:rPr>
        <w:t xml:space="preserve">)  </w:t>
      </w:r>
    </w:p>
    <w:p w:rsidR="00D154A3" w:rsidRPr="001F5096" w:rsidRDefault="00D154A3" w:rsidP="00B3453F">
      <w:pPr>
        <w:pStyle w:val="PlainText"/>
        <w:shd w:val="clear" w:color="auto" w:fill="FFFFFF"/>
        <w:jc w:val="left"/>
        <w:rPr>
          <w:rFonts w:ascii="Times New Roman" w:hAnsi="Times New Roman" w:cs="Times New Roman"/>
          <w:iCs/>
          <w:sz w:val="24"/>
          <w:szCs w:val="24"/>
        </w:rPr>
      </w:pPr>
    </w:p>
    <w:p w:rsidR="00D154A3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  <w:r w:rsidRPr="001F5096">
        <w:rPr>
          <w:b/>
          <w:spacing w:val="80"/>
          <w:sz w:val="24"/>
          <w:szCs w:val="24"/>
        </w:rPr>
        <w:t>ЗАЯВЛЕНИЕ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</w:p>
    <w:p w:rsidR="00D154A3" w:rsidRPr="001F5096" w:rsidRDefault="00D154A3" w:rsidP="00B3453F">
      <w:pPr>
        <w:shd w:val="clear" w:color="auto" w:fill="FFFFFF"/>
        <w:jc w:val="center"/>
        <w:rPr>
          <w:b/>
          <w:sz w:val="26"/>
        </w:rPr>
      </w:pPr>
      <w:r w:rsidRPr="001F5096">
        <w:rPr>
          <w:b/>
          <w:sz w:val="26"/>
        </w:rPr>
        <w:t xml:space="preserve">за разглеждане на проект за международна копродукция по чл. 31 от </w:t>
      </w:r>
      <w:r>
        <w:rPr>
          <w:b/>
          <w:sz w:val="26"/>
        </w:rPr>
        <w:t>Закона за филмовата индустрия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jc w:val="center"/>
        <w:rPr>
          <w:b/>
          <w:spacing w:val="80"/>
          <w:sz w:val="24"/>
          <w:szCs w:val="24"/>
        </w:rPr>
      </w:pPr>
    </w:p>
    <w:p w:rsidR="00D154A3" w:rsidRPr="001F5096" w:rsidRDefault="00D154A3" w:rsidP="00FE622E">
      <w:pPr>
        <w:shd w:val="clear" w:color="auto" w:fill="FFFFFF"/>
        <w:tabs>
          <w:tab w:val="left" w:pos="5387"/>
          <w:tab w:val="left" w:pos="6804"/>
        </w:tabs>
        <w:spacing w:line="360" w:lineRule="atLeast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от ...........................................................................</w:t>
      </w:r>
      <w:r>
        <w:rPr>
          <w:sz w:val="24"/>
          <w:szCs w:val="24"/>
        </w:rPr>
        <w:t xml:space="preserve">............................ Рег. № </w:t>
      </w:r>
      <w:r w:rsidRPr="001F5096">
        <w:rPr>
          <w:sz w:val="24"/>
          <w:szCs w:val="24"/>
        </w:rPr>
        <w:t xml:space="preserve">по чл. 19, ал. 1 от </w:t>
      </w:r>
      <w:r>
        <w:rPr>
          <w:sz w:val="24"/>
          <w:szCs w:val="24"/>
        </w:rPr>
        <w:t>ЗФИ</w:t>
      </w:r>
    </w:p>
    <w:p w:rsidR="00D154A3" w:rsidRPr="001F5096" w:rsidRDefault="00D154A3" w:rsidP="00FE622E">
      <w:pPr>
        <w:shd w:val="clear" w:color="auto" w:fill="FFFFFF"/>
        <w:tabs>
          <w:tab w:val="left" w:pos="5387"/>
          <w:tab w:val="left" w:pos="6663"/>
        </w:tabs>
        <w:jc w:val="center"/>
        <w:rPr>
          <w:i/>
          <w:sz w:val="24"/>
          <w:szCs w:val="24"/>
        </w:rPr>
      </w:pPr>
      <w:r w:rsidRPr="001F5096">
        <w:rPr>
          <w:i/>
          <w:sz w:val="24"/>
          <w:szCs w:val="24"/>
        </w:rPr>
        <w:t>наименование на</w:t>
      </w:r>
      <w:r w:rsidRPr="001F5096">
        <w:rPr>
          <w:i/>
          <w:sz w:val="24"/>
          <w:szCs w:val="24"/>
          <w:lang w:val="en-US"/>
        </w:rPr>
        <w:t xml:space="preserve"> </w:t>
      </w:r>
      <w:r w:rsidRPr="001F5096">
        <w:rPr>
          <w:i/>
          <w:sz w:val="24"/>
          <w:szCs w:val="24"/>
        </w:rPr>
        <w:t>продуцента (ЮЛ, ЕТ)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1F5096">
        <w:rPr>
          <w:sz w:val="24"/>
          <w:szCs w:val="24"/>
        </w:rPr>
        <w:t>седалище:…………………………………………………………………………………………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  <w:szCs w:val="24"/>
        </w:rPr>
      </w:pPr>
      <w:r w:rsidRPr="001F5096">
        <w:rPr>
          <w:sz w:val="24"/>
          <w:szCs w:val="24"/>
        </w:rPr>
        <w:t>адрес на управление:………………………………………………………..................................</w:t>
      </w:r>
    </w:p>
    <w:p w:rsidR="00D154A3" w:rsidRPr="001F5096" w:rsidRDefault="00D154A3" w:rsidP="00B3453F">
      <w:pPr>
        <w:shd w:val="clear" w:color="auto" w:fill="FFFFFF"/>
        <w:tabs>
          <w:tab w:val="left" w:pos="1843"/>
        </w:tabs>
        <w:jc w:val="both"/>
        <w:rPr>
          <w:sz w:val="24"/>
          <w:szCs w:val="24"/>
        </w:rPr>
      </w:pPr>
      <w:r w:rsidRPr="001F5096">
        <w:rPr>
          <w:sz w:val="24"/>
          <w:szCs w:val="24"/>
        </w:rPr>
        <w:t>представлявано от:  ........................................................................................................................</w:t>
      </w:r>
    </w:p>
    <w:p w:rsidR="00D154A3" w:rsidRPr="001F5096" w:rsidRDefault="00D154A3" w:rsidP="00B3453F">
      <w:pPr>
        <w:shd w:val="clear" w:color="auto" w:fill="FFFFFF"/>
        <w:tabs>
          <w:tab w:val="left" w:pos="1843"/>
        </w:tabs>
        <w:jc w:val="both"/>
        <w:rPr>
          <w:sz w:val="24"/>
          <w:szCs w:val="24"/>
          <w:lang w:val="en-US"/>
        </w:rPr>
      </w:pPr>
      <w:r w:rsidRPr="001F5096">
        <w:rPr>
          <w:sz w:val="24"/>
          <w:szCs w:val="24"/>
        </w:rPr>
        <w:t>мобилен телефон:...................................................e-mail:..............................................................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804"/>
        </w:tabs>
        <w:spacing w:line="360" w:lineRule="atLeast"/>
        <w:jc w:val="both"/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за оценка на проект за производство на:</w:t>
      </w:r>
    </w:p>
    <w:p w:rsidR="00D154A3" w:rsidRPr="001F5096" w:rsidRDefault="00D154A3" w:rsidP="00B3453F">
      <w:pPr>
        <w:numPr>
          <w:ilvl w:val="0"/>
          <w:numId w:val="15"/>
        </w:numPr>
        <w:shd w:val="clear" w:color="auto" w:fill="FFFFFF"/>
        <w:spacing w:line="360" w:lineRule="atLeast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ИГРАЛЕН</w:t>
      </w:r>
      <w:r w:rsidRPr="001F5096">
        <w:t xml:space="preserve"> </w:t>
      </w:r>
      <w:r w:rsidRPr="001F5096">
        <w:rPr>
          <w:sz w:val="24"/>
          <w:szCs w:val="24"/>
        </w:rPr>
        <w:t>ФИЛМ;</w:t>
      </w:r>
    </w:p>
    <w:p w:rsidR="00D154A3" w:rsidRPr="001F5096" w:rsidRDefault="00D154A3" w:rsidP="00B3453F">
      <w:pPr>
        <w:numPr>
          <w:ilvl w:val="0"/>
          <w:numId w:val="15"/>
        </w:numPr>
        <w:shd w:val="clear" w:color="auto" w:fill="FFFFFF"/>
        <w:spacing w:line="360" w:lineRule="atLeast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ДОКУМЕНТАЛЕН И НАУЧНО-ПОПУЛЯРЕН</w:t>
      </w:r>
      <w:r w:rsidRPr="001F5096">
        <w:t xml:space="preserve"> </w:t>
      </w:r>
      <w:r w:rsidRPr="001F5096">
        <w:rPr>
          <w:sz w:val="24"/>
          <w:szCs w:val="24"/>
        </w:rPr>
        <w:t>ФИЛМ;</w:t>
      </w:r>
    </w:p>
    <w:p w:rsidR="00D154A3" w:rsidRPr="001F5096" w:rsidRDefault="00D154A3" w:rsidP="00B3453F">
      <w:pPr>
        <w:numPr>
          <w:ilvl w:val="0"/>
          <w:numId w:val="15"/>
        </w:numPr>
        <w:shd w:val="clear" w:color="auto" w:fill="FFFFFF"/>
        <w:spacing w:line="360" w:lineRule="atLeast"/>
        <w:jc w:val="both"/>
        <w:rPr>
          <w:sz w:val="24"/>
          <w:szCs w:val="24"/>
        </w:rPr>
      </w:pPr>
      <w:r w:rsidRPr="001F5096">
        <w:rPr>
          <w:sz w:val="24"/>
          <w:szCs w:val="24"/>
        </w:rPr>
        <w:t>АНИМАЦИОНЕН ФИЛМ;</w:t>
      </w:r>
      <w:bookmarkStart w:id="0" w:name="_GoBack"/>
      <w:bookmarkEnd w:id="0"/>
    </w:p>
    <w:p w:rsidR="00D154A3" w:rsidRPr="001F5096" w:rsidRDefault="00D154A3" w:rsidP="00B3453F">
      <w:pPr>
        <w:shd w:val="clear" w:color="auto" w:fill="FFFFFF"/>
        <w:spacing w:line="360" w:lineRule="atLeast"/>
        <w:jc w:val="both"/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Международна копродукция между:</w:t>
      </w:r>
    </w:p>
    <w:tbl>
      <w:tblPr>
        <w:tblW w:w="9846" w:type="dxa"/>
        <w:tblInd w:w="694" w:type="dxa"/>
        <w:tblCellMar>
          <w:left w:w="70" w:type="dxa"/>
          <w:right w:w="70" w:type="dxa"/>
        </w:tblCellMar>
        <w:tblLook w:val="0000"/>
      </w:tblPr>
      <w:tblGrid>
        <w:gridCol w:w="5709"/>
        <w:gridCol w:w="3117"/>
        <w:gridCol w:w="1020"/>
      </w:tblGrid>
      <w:tr w:rsidR="00D154A3" w:rsidRPr="001F5096" w:rsidTr="00A637A0">
        <w:trPr>
          <w:trHeight w:val="315"/>
        </w:trPr>
        <w:tc>
          <w:tcPr>
            <w:tcW w:w="5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1. ………………………………………...................................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……………………………….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</w:t>
            </w:r>
          </w:p>
        </w:tc>
      </w:tr>
      <w:tr w:rsidR="00D154A3" w:rsidRPr="001F5096" w:rsidTr="00A637A0">
        <w:trPr>
          <w:trHeight w:val="315"/>
        </w:trPr>
        <w:tc>
          <w:tcPr>
            <w:tcW w:w="5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 xml:space="preserve">/ </w:t>
            </w:r>
            <w:r w:rsidRPr="001F5096">
              <w:rPr>
                <w:i/>
                <w:sz w:val="22"/>
              </w:rPr>
              <w:t>наименование на</w:t>
            </w:r>
            <w:r w:rsidRPr="001F5096">
              <w:rPr>
                <w:i/>
                <w:iCs/>
                <w:sz w:val="22"/>
                <w:szCs w:val="22"/>
              </w:rPr>
              <w:t xml:space="preserve"> продуцент, </w:t>
            </w:r>
            <w:r>
              <w:rPr>
                <w:i/>
                <w:iCs/>
                <w:sz w:val="22"/>
                <w:szCs w:val="22"/>
              </w:rPr>
              <w:t>държава</w:t>
            </w:r>
            <w:r w:rsidRPr="001F5096">
              <w:rPr>
                <w:i/>
                <w:iCs/>
                <w:sz w:val="22"/>
                <w:szCs w:val="22"/>
              </w:rPr>
              <w:t xml:space="preserve"> /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фонд, институция /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%  дял /</w:t>
            </w:r>
          </w:p>
        </w:tc>
      </w:tr>
      <w:tr w:rsidR="00D154A3" w:rsidRPr="001F5096" w:rsidTr="00A637A0">
        <w:trPr>
          <w:trHeight w:val="315"/>
        </w:trPr>
        <w:tc>
          <w:tcPr>
            <w:tcW w:w="5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154A3" w:rsidRPr="001F5096" w:rsidTr="00A637A0">
        <w:trPr>
          <w:trHeight w:val="315"/>
        </w:trPr>
        <w:tc>
          <w:tcPr>
            <w:tcW w:w="5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2. ………………………………………....................................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……………………………….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</w:t>
            </w:r>
          </w:p>
        </w:tc>
      </w:tr>
      <w:tr w:rsidR="00D154A3" w:rsidRPr="001F5096" w:rsidTr="00A637A0">
        <w:trPr>
          <w:trHeight w:val="315"/>
        </w:trPr>
        <w:tc>
          <w:tcPr>
            <w:tcW w:w="5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</w:t>
            </w:r>
            <w:r w:rsidRPr="001F5096">
              <w:rPr>
                <w:i/>
                <w:sz w:val="22"/>
              </w:rPr>
              <w:t xml:space="preserve"> наименование на</w:t>
            </w:r>
            <w:r w:rsidRPr="001F5096">
              <w:rPr>
                <w:i/>
                <w:iCs/>
                <w:sz w:val="22"/>
                <w:szCs w:val="22"/>
              </w:rPr>
              <w:t xml:space="preserve"> продуцент, </w:t>
            </w:r>
            <w:r>
              <w:rPr>
                <w:i/>
                <w:iCs/>
                <w:sz w:val="22"/>
                <w:szCs w:val="22"/>
              </w:rPr>
              <w:t>държава</w:t>
            </w:r>
            <w:r w:rsidRPr="001F5096">
              <w:rPr>
                <w:i/>
                <w:iCs/>
                <w:sz w:val="22"/>
                <w:szCs w:val="22"/>
              </w:rPr>
              <w:t xml:space="preserve"> /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фонд, институция /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%  дял /</w:t>
            </w:r>
          </w:p>
        </w:tc>
      </w:tr>
      <w:tr w:rsidR="00D154A3" w:rsidRPr="001F5096" w:rsidTr="00A637A0">
        <w:trPr>
          <w:trHeight w:val="315"/>
        </w:trPr>
        <w:tc>
          <w:tcPr>
            <w:tcW w:w="5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D154A3" w:rsidRPr="001F5096" w:rsidTr="00A637A0">
        <w:trPr>
          <w:trHeight w:val="315"/>
        </w:trPr>
        <w:tc>
          <w:tcPr>
            <w:tcW w:w="5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3. ………………………………………....................................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……………………………….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sz w:val="22"/>
                <w:szCs w:val="22"/>
              </w:rPr>
            </w:pPr>
            <w:r w:rsidRPr="001F5096">
              <w:rPr>
                <w:sz w:val="22"/>
                <w:szCs w:val="22"/>
              </w:rPr>
              <w:t>…………</w:t>
            </w:r>
          </w:p>
        </w:tc>
      </w:tr>
      <w:tr w:rsidR="00D154A3" w:rsidRPr="001F5096" w:rsidTr="00A637A0">
        <w:trPr>
          <w:trHeight w:val="315"/>
        </w:trPr>
        <w:tc>
          <w:tcPr>
            <w:tcW w:w="5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</w:t>
            </w:r>
            <w:r w:rsidRPr="001F5096">
              <w:rPr>
                <w:i/>
                <w:sz w:val="22"/>
              </w:rPr>
              <w:t xml:space="preserve"> наименование на</w:t>
            </w:r>
            <w:r w:rsidRPr="001F5096">
              <w:rPr>
                <w:i/>
                <w:iCs/>
                <w:sz w:val="22"/>
                <w:szCs w:val="22"/>
              </w:rPr>
              <w:t xml:space="preserve"> продуцент, </w:t>
            </w:r>
            <w:r>
              <w:rPr>
                <w:i/>
                <w:iCs/>
                <w:sz w:val="22"/>
                <w:szCs w:val="22"/>
              </w:rPr>
              <w:t>държава</w:t>
            </w:r>
            <w:r w:rsidRPr="001F5096">
              <w:rPr>
                <w:i/>
                <w:iCs/>
                <w:sz w:val="22"/>
                <w:szCs w:val="22"/>
              </w:rPr>
              <w:t xml:space="preserve"> /</w:t>
            </w:r>
          </w:p>
        </w:tc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фонд, институция /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54A3" w:rsidRPr="001F5096" w:rsidRDefault="00D154A3" w:rsidP="00B3453F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 w:rsidRPr="001F5096">
              <w:rPr>
                <w:i/>
                <w:iCs/>
                <w:sz w:val="22"/>
                <w:szCs w:val="22"/>
              </w:rPr>
              <w:t>/ % дял /</w:t>
            </w:r>
          </w:p>
        </w:tc>
      </w:tr>
    </w:tbl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Заглавие на филма: ……………………………………….…………………………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Сценарист ......................................................................................................................................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Режисьор .......................................................................................................................................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Формат на филма...........................................................................................................................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 xml:space="preserve">Продължителност на филма в минути......................................................................................... 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Размер на проекто-бюджета .........................................................</w:t>
      </w:r>
      <w:r w:rsidRPr="001F5096">
        <w:rPr>
          <w:i/>
          <w:sz w:val="24"/>
          <w:szCs w:val="24"/>
        </w:rPr>
        <w:t xml:space="preserve"> </w:t>
      </w:r>
      <w:r w:rsidRPr="001F5096">
        <w:rPr>
          <w:sz w:val="24"/>
          <w:szCs w:val="24"/>
        </w:rPr>
        <w:t xml:space="preserve">(цифром и словом); </w:t>
      </w:r>
    </w:p>
    <w:p w:rsidR="00D154A3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Размер на българското участие в проекто-бюджета .......................................</w:t>
      </w:r>
      <w:r w:rsidRPr="001F5096">
        <w:rPr>
          <w:b/>
          <w:i/>
          <w:sz w:val="24"/>
          <w:szCs w:val="24"/>
        </w:rPr>
        <w:t xml:space="preserve"> </w:t>
      </w:r>
      <w:r w:rsidRPr="001F5096">
        <w:rPr>
          <w:b/>
          <w:sz w:val="24"/>
          <w:szCs w:val="24"/>
        </w:rPr>
        <w:t xml:space="preserve">(цифром и словом); </w:t>
      </w:r>
    </w:p>
    <w:p w:rsidR="00D154A3" w:rsidRDefault="00D154A3" w:rsidP="009E22BD">
      <w:pPr>
        <w:jc w:val="both"/>
        <w:rPr>
          <w:sz w:val="24"/>
          <w:szCs w:val="24"/>
        </w:rPr>
      </w:pPr>
      <w:r w:rsidRPr="00E80B44">
        <w:rPr>
          <w:sz w:val="24"/>
          <w:szCs w:val="24"/>
        </w:rPr>
        <w:t>Период на изпълнение на проекта съгласно календарен план и местонахождение на проекта:</w:t>
      </w:r>
    </w:p>
    <w:p w:rsidR="00D154A3" w:rsidRDefault="00D154A3" w:rsidP="009E22BD">
      <w:pPr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……………………………………………………………………………………………………………..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Искана  държавна помощ като безвъзмездни средства: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ind w:right="-3"/>
        <w:rPr>
          <w:sz w:val="24"/>
          <w:szCs w:val="24"/>
        </w:rPr>
      </w:pPr>
      <w:r w:rsidRPr="001F5096">
        <w:rPr>
          <w:sz w:val="24"/>
          <w:szCs w:val="24"/>
        </w:rPr>
        <w:t>………………………………………...</w:t>
      </w:r>
      <w:r w:rsidRPr="001F5096">
        <w:rPr>
          <w:i/>
          <w:sz w:val="24"/>
          <w:szCs w:val="24"/>
        </w:rPr>
        <w:t xml:space="preserve">........................................... </w:t>
      </w:r>
      <w:r w:rsidRPr="001F5096">
        <w:rPr>
          <w:sz w:val="24"/>
          <w:szCs w:val="24"/>
        </w:rPr>
        <w:t xml:space="preserve">(цифром и словом); 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ind w:right="-3"/>
        <w:rPr>
          <w:sz w:val="24"/>
          <w:szCs w:val="24"/>
        </w:rPr>
      </w:pPr>
      <w:r w:rsidRPr="001F5096">
        <w:rPr>
          <w:sz w:val="24"/>
          <w:szCs w:val="24"/>
        </w:rPr>
        <w:t>За получаване на кореспонденция  от  ИА НФЦ във връзка с настоящото заявление, посочвам електронен адрес:………….…………</w:t>
      </w:r>
    </w:p>
    <w:p w:rsidR="00D154A3" w:rsidRDefault="00D154A3" w:rsidP="00B3453F">
      <w:pPr>
        <w:shd w:val="clear" w:color="auto" w:fill="FFFFFF"/>
        <w:tabs>
          <w:tab w:val="left" w:pos="5387"/>
          <w:tab w:val="left" w:pos="6663"/>
        </w:tabs>
        <w:spacing w:line="360" w:lineRule="atLeast"/>
        <w:rPr>
          <w:sz w:val="24"/>
          <w:szCs w:val="24"/>
        </w:rPr>
      </w:pPr>
      <w:r w:rsidRPr="001F5096">
        <w:rPr>
          <w:sz w:val="24"/>
          <w:szCs w:val="24"/>
        </w:rPr>
        <w:t>Гр. ..............................</w:t>
      </w:r>
      <w:r w:rsidRPr="001F5096">
        <w:rPr>
          <w:sz w:val="24"/>
          <w:szCs w:val="24"/>
        </w:rPr>
        <w:tab/>
        <w:t xml:space="preserve">Подпис: </w:t>
      </w:r>
      <w:r w:rsidRPr="001F5096">
        <w:rPr>
          <w:sz w:val="24"/>
          <w:szCs w:val="24"/>
        </w:rPr>
        <w:tab/>
        <w:t xml:space="preserve"> ............................</w:t>
      </w:r>
    </w:p>
    <w:p w:rsidR="00D154A3" w:rsidRPr="00B03E40" w:rsidRDefault="00D154A3" w:rsidP="00B03E40">
      <w:pPr>
        <w:shd w:val="clear" w:color="auto" w:fill="FFFFFF"/>
        <w:tabs>
          <w:tab w:val="left" w:pos="5387"/>
          <w:tab w:val="left" w:pos="6663"/>
        </w:tabs>
        <w:spacing w:before="120" w:line="360" w:lineRule="atLeast"/>
        <w:rPr>
          <w:b/>
          <w:sz w:val="24"/>
        </w:rPr>
      </w:pPr>
      <w:r w:rsidRPr="00B03E40">
        <w:rPr>
          <w:b/>
          <w:sz w:val="24"/>
        </w:rPr>
        <w:t>АГЕНЦИЯТА ПРИЛАГА КЪМ ЗАЯВЛЕНИЕТО СЛУЖЕБНО:</w:t>
      </w:r>
    </w:p>
    <w:p w:rsidR="00D154A3" w:rsidRPr="00B03E40" w:rsidRDefault="00D154A3" w:rsidP="00B03E40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</w:rPr>
      </w:pPr>
      <w:r w:rsidRPr="00B03E40">
        <w:rPr>
          <w:sz w:val="24"/>
        </w:rPr>
        <w:t>1.Удостоверение по чл. 87, ал. 6 от ДОПК, издадено от НАП, не по-късно от 30 дни преди крайния срок за приемане на документите.Удостоверението се изисква и получава от агенцията по електронен път.</w:t>
      </w:r>
    </w:p>
    <w:p w:rsidR="00D154A3" w:rsidRPr="00B03E40" w:rsidRDefault="00D154A3" w:rsidP="00B03E40">
      <w:pPr>
        <w:shd w:val="clear" w:color="auto" w:fill="FFFFFF"/>
        <w:tabs>
          <w:tab w:val="left" w:pos="5387"/>
          <w:tab w:val="left" w:pos="6663"/>
        </w:tabs>
        <w:jc w:val="both"/>
        <w:rPr>
          <w:sz w:val="24"/>
        </w:rPr>
      </w:pPr>
      <w:r w:rsidRPr="00B03E40">
        <w:rPr>
          <w:sz w:val="24"/>
        </w:rPr>
        <w:t>2. Справка за платена такса за разглеждане на проекта.</w:t>
      </w:r>
    </w:p>
    <w:p w:rsidR="00D154A3" w:rsidRDefault="00D154A3" w:rsidP="00B03E40">
      <w:pPr>
        <w:shd w:val="clear" w:color="auto" w:fill="FFFFFF"/>
        <w:tabs>
          <w:tab w:val="left" w:pos="5387"/>
          <w:tab w:val="left" w:pos="6663"/>
        </w:tabs>
        <w:rPr>
          <w:b/>
          <w:sz w:val="24"/>
          <w:szCs w:val="24"/>
        </w:rPr>
      </w:pPr>
    </w:p>
    <w:p w:rsidR="00D154A3" w:rsidRPr="001F5096" w:rsidRDefault="00D154A3" w:rsidP="00B03E40">
      <w:pPr>
        <w:shd w:val="clear" w:color="auto" w:fill="FFFFFF"/>
        <w:tabs>
          <w:tab w:val="left" w:pos="5387"/>
          <w:tab w:val="left" w:pos="6663"/>
        </w:tabs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ПРИЛОЖЕНИ ДОКУМЕНТИ:</w:t>
      </w:r>
    </w:p>
    <w:p w:rsidR="00D154A3" w:rsidRPr="001F5096" w:rsidRDefault="00D154A3" w:rsidP="00B3453F">
      <w:pPr>
        <w:numPr>
          <w:ilvl w:val="0"/>
          <w:numId w:val="17"/>
        </w:numPr>
        <w:shd w:val="clear" w:color="auto" w:fill="FFFFFF"/>
        <w:tabs>
          <w:tab w:val="left" w:pos="450"/>
          <w:tab w:val="left" w:pos="6663"/>
        </w:tabs>
        <w:ind w:hanging="720"/>
        <w:rPr>
          <w:sz w:val="24"/>
          <w:szCs w:val="24"/>
        </w:rPr>
      </w:pPr>
      <w:r w:rsidRPr="001F5096">
        <w:rPr>
          <w:sz w:val="24"/>
          <w:szCs w:val="24"/>
        </w:rPr>
        <w:t xml:space="preserve">Декларации   по образец съгласно приложение № </w:t>
      </w:r>
      <w:r>
        <w:rPr>
          <w:sz w:val="24"/>
          <w:szCs w:val="24"/>
        </w:rPr>
        <w:t>7</w:t>
      </w:r>
      <w:r w:rsidRPr="001F5096">
        <w:rPr>
          <w:sz w:val="24"/>
          <w:szCs w:val="24"/>
        </w:rPr>
        <w:t xml:space="preserve"> към чл. 42, ал. </w:t>
      </w:r>
      <w:r>
        <w:rPr>
          <w:sz w:val="24"/>
          <w:szCs w:val="24"/>
        </w:rPr>
        <w:t>2</w:t>
      </w:r>
      <w:r w:rsidRPr="001F5096">
        <w:rPr>
          <w:sz w:val="24"/>
          <w:szCs w:val="24"/>
        </w:rPr>
        <w:t xml:space="preserve">, т. </w:t>
      </w:r>
      <w:r>
        <w:rPr>
          <w:sz w:val="24"/>
          <w:szCs w:val="24"/>
        </w:rPr>
        <w:t>2</w:t>
      </w:r>
      <w:r w:rsidRPr="001F5096">
        <w:rPr>
          <w:sz w:val="24"/>
          <w:szCs w:val="24"/>
        </w:rPr>
        <w:t>.;</w:t>
      </w:r>
    </w:p>
    <w:p w:rsidR="00D154A3" w:rsidRPr="00B03E40" w:rsidRDefault="00D154A3" w:rsidP="00B03E40">
      <w:pPr>
        <w:pStyle w:val="ListParagraph"/>
        <w:numPr>
          <w:ilvl w:val="0"/>
          <w:numId w:val="17"/>
        </w:numPr>
        <w:shd w:val="clear" w:color="auto" w:fill="FFFFFF"/>
        <w:tabs>
          <w:tab w:val="left" w:pos="5387"/>
          <w:tab w:val="left" w:pos="6663"/>
        </w:tabs>
        <w:ind w:left="450" w:hanging="45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B03E40">
        <w:rPr>
          <w:b/>
          <w:sz w:val="24"/>
          <w:szCs w:val="24"/>
        </w:rPr>
        <w:t>.Документация за проекта, която подлежи на разглеждане от художествена комисия:</w:t>
      </w:r>
    </w:p>
    <w:p w:rsidR="00D154A3" w:rsidRPr="001F5096" w:rsidRDefault="00D154A3" w:rsidP="00FE622E">
      <w:pPr>
        <w:shd w:val="clear" w:color="auto" w:fill="FFFFFF"/>
        <w:tabs>
          <w:tab w:val="left" w:pos="5387"/>
          <w:tab w:val="left" w:pos="6663"/>
        </w:tabs>
        <w:rPr>
          <w:sz w:val="24"/>
          <w:szCs w:val="24"/>
          <w:u w:val="single"/>
        </w:rPr>
      </w:pPr>
      <w:r w:rsidRPr="001F5096">
        <w:rPr>
          <w:sz w:val="24"/>
          <w:szCs w:val="24"/>
          <w:u w:val="single"/>
        </w:rPr>
        <w:t>В 10 екземпляра на електронен носител и 1 екземпляр на хартиен носител: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sz w:val="24"/>
        </w:rPr>
      </w:pPr>
      <w:r w:rsidRPr="001F5096">
        <w:rPr>
          <w:sz w:val="24"/>
        </w:rPr>
        <w:t>1.1. анотация до 300 знака</w:t>
      </w:r>
      <w:r w:rsidRPr="001F5096">
        <w:rPr>
          <w:sz w:val="24"/>
        </w:rPr>
        <w:tab/>
        <w:t>.............. 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sz w:val="24"/>
        </w:rPr>
      </w:pPr>
      <w:r w:rsidRPr="001F5096">
        <w:rPr>
          <w:sz w:val="24"/>
        </w:rPr>
        <w:t>1.2. синопсис до 1 страница</w:t>
      </w:r>
      <w:r w:rsidRPr="001F5096">
        <w:rPr>
          <w:sz w:val="24"/>
        </w:rPr>
        <w:tab/>
        <w:t>.............. 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sz w:val="24"/>
        </w:rPr>
      </w:pPr>
      <w:r w:rsidRPr="001F5096">
        <w:rPr>
          <w:sz w:val="24"/>
        </w:rPr>
        <w:t>1.3. сценарий</w:t>
      </w:r>
      <w:r w:rsidRPr="001F5096">
        <w:rPr>
          <w:sz w:val="24"/>
        </w:rPr>
        <w:tab/>
        <w:t>............. 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sz w:val="24"/>
        </w:rPr>
      </w:pPr>
      <w:r w:rsidRPr="001F5096">
        <w:rPr>
          <w:sz w:val="24"/>
        </w:rPr>
        <w:t>1.4. режисьорска експликация</w:t>
      </w:r>
      <w:r w:rsidRPr="001F5096">
        <w:rPr>
          <w:sz w:val="24"/>
        </w:rPr>
        <w:tab/>
        <w:t>.............. 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sz w:val="24"/>
        </w:rPr>
      </w:pPr>
      <w:r w:rsidRPr="001F5096">
        <w:rPr>
          <w:sz w:val="24"/>
        </w:rPr>
        <w:t>1.5. характеристика на основните персонажи (за игрален и анимационен проект)</w:t>
      </w:r>
      <w:r w:rsidRPr="001F5096">
        <w:rPr>
          <w:sz w:val="24"/>
        </w:rPr>
        <w:tab/>
        <w:t>.............. 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sz w:val="24"/>
          <w:szCs w:val="24"/>
        </w:rPr>
      </w:pPr>
      <w:r w:rsidRPr="001F5096">
        <w:rPr>
          <w:sz w:val="24"/>
          <w:szCs w:val="24"/>
        </w:rPr>
        <w:t xml:space="preserve">1.6. Продуцентска експликация – мотивация и стратегически план на продуцента за финансово обезпечаване на бюджета и разпространението на бъдещия филм с </w:t>
      </w:r>
      <w:r w:rsidRPr="001F5096">
        <w:rPr>
          <w:b/>
          <w:sz w:val="24"/>
          <w:szCs w:val="24"/>
        </w:rPr>
        <w:t xml:space="preserve">включен </w:t>
      </w:r>
      <w:r w:rsidRPr="001F5096">
        <w:rPr>
          <w:b/>
          <w:sz w:val="24"/>
        </w:rPr>
        <w:t>списък на българските елементи в копродукцията</w:t>
      </w:r>
      <w:r w:rsidRPr="001F5096">
        <w:rPr>
          <w:sz w:val="24"/>
        </w:rPr>
        <w:tab/>
        <w:t>...............стр.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sz w:val="24"/>
        </w:rPr>
      </w:pPr>
      <w:r w:rsidRPr="001F5096">
        <w:rPr>
          <w:sz w:val="24"/>
        </w:rPr>
        <w:t xml:space="preserve">1.7 творчески биографии на сценариста, режисьора и </w:t>
      </w:r>
      <w:r w:rsidRPr="001F5096">
        <w:rPr>
          <w:b/>
          <w:sz w:val="24"/>
        </w:rPr>
        <w:t>копродуцентите</w:t>
      </w:r>
      <w:r w:rsidRPr="001F5096">
        <w:rPr>
          <w:sz w:val="24"/>
        </w:rPr>
        <w:tab/>
        <w:t>.............. стр.</w:t>
      </w:r>
    </w:p>
    <w:p w:rsidR="00D154A3" w:rsidRPr="001F5096" w:rsidRDefault="00D154A3" w:rsidP="00FE622E">
      <w:pPr>
        <w:shd w:val="clear" w:color="auto" w:fill="FFFFFF"/>
        <w:tabs>
          <w:tab w:val="left" w:pos="0"/>
          <w:tab w:val="right" w:pos="10452"/>
        </w:tabs>
        <w:rPr>
          <w:sz w:val="24"/>
        </w:rPr>
      </w:pPr>
      <w:r w:rsidRPr="001F5096">
        <w:rPr>
          <w:sz w:val="24"/>
        </w:rPr>
        <w:t>1.8. справка за разпространение (зрители, ТВ продажби) и участие на фестивали на последните два филма от филмографията на сценариста, режисьора и копродуцентите (може да се включи към документите по т.1.</w:t>
      </w:r>
      <w:r w:rsidRPr="001F5096">
        <w:rPr>
          <w:sz w:val="24"/>
          <w:lang w:val="en-US"/>
        </w:rPr>
        <w:t>7.</w:t>
      </w:r>
      <w:r w:rsidRPr="001F5096">
        <w:rPr>
          <w:sz w:val="24"/>
        </w:rPr>
        <w:t>)</w:t>
      </w:r>
      <w:r w:rsidRPr="001F5096">
        <w:rPr>
          <w:sz w:val="24"/>
        </w:rPr>
        <w:tab/>
        <w:t>............ стр.</w:t>
      </w:r>
    </w:p>
    <w:p w:rsidR="00D154A3" w:rsidRPr="001F5096" w:rsidRDefault="00D154A3" w:rsidP="00FE622E">
      <w:pPr>
        <w:shd w:val="clear" w:color="auto" w:fill="FFFFFF"/>
        <w:rPr>
          <w:sz w:val="24"/>
        </w:rPr>
      </w:pPr>
      <w:r w:rsidRPr="001F5096">
        <w:rPr>
          <w:sz w:val="24"/>
        </w:rPr>
        <w:t xml:space="preserve">1.9. сториборд, декор, основен типаж и анимиране на движението (само за анимационен проект)   </w:t>
      </w:r>
    </w:p>
    <w:p w:rsidR="00D154A3" w:rsidRDefault="00D154A3" w:rsidP="00FE622E">
      <w:pPr>
        <w:shd w:val="clear" w:color="auto" w:fill="FFFFFF"/>
        <w:rPr>
          <w:sz w:val="24"/>
        </w:rPr>
      </w:pPr>
      <w:r w:rsidRPr="001F5096">
        <w:rPr>
          <w:sz w:val="24"/>
        </w:rPr>
        <w:t>1.10. DVD с филм или части от филми на режисьора (при първи пълнометражен игрален или</w:t>
      </w:r>
      <w:r>
        <w:rPr>
          <w:sz w:val="24"/>
        </w:rPr>
        <w:t xml:space="preserve"> анимационен филм на режисьора).</w:t>
      </w:r>
    </w:p>
    <w:p w:rsidR="00D154A3" w:rsidRPr="001F5096" w:rsidRDefault="00D154A3" w:rsidP="00B3453F">
      <w:pPr>
        <w:shd w:val="clear" w:color="auto" w:fill="FFFFFF"/>
        <w:spacing w:before="60"/>
        <w:rPr>
          <w:sz w:val="24"/>
        </w:rPr>
      </w:pP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jc w:val="both"/>
        <w:rPr>
          <w:b/>
          <w:sz w:val="24"/>
          <w:szCs w:val="24"/>
        </w:rPr>
      </w:pPr>
      <w:r w:rsidRPr="001F5096">
        <w:rPr>
          <w:b/>
          <w:sz w:val="24"/>
          <w:szCs w:val="24"/>
        </w:rPr>
        <w:t>2.Допълнителна документация за проекта:</w:t>
      </w:r>
    </w:p>
    <w:p w:rsidR="00D154A3" w:rsidRPr="001F5096" w:rsidRDefault="00D154A3" w:rsidP="00B3453F">
      <w:pPr>
        <w:pStyle w:val="BodyTextIndent"/>
        <w:shd w:val="clear" w:color="auto" w:fill="FFFFFF"/>
        <w:spacing w:before="0" w:line="240" w:lineRule="auto"/>
        <w:ind w:left="0" w:firstLine="0"/>
        <w:jc w:val="both"/>
        <w:rPr>
          <w:szCs w:val="24"/>
        </w:rPr>
      </w:pPr>
      <w:r w:rsidRPr="001F5096">
        <w:rPr>
          <w:szCs w:val="24"/>
          <w:u w:val="single"/>
        </w:rPr>
        <w:t>В 1 екземпляр на хартиен носител и в едни екземпляр на електронен носител</w:t>
      </w:r>
      <w:r w:rsidRPr="001F5096">
        <w:rPr>
          <w:szCs w:val="24"/>
        </w:rPr>
        <w:t>:</w:t>
      </w:r>
    </w:p>
    <w:p w:rsidR="00D154A3" w:rsidRPr="001F5096" w:rsidRDefault="00D154A3" w:rsidP="00B3453F">
      <w:pPr>
        <w:shd w:val="clear" w:color="auto" w:fill="FFFFFF"/>
        <w:spacing w:before="60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2.1. копия от документи (писма или договори) удостоверяващи финансиране от национална институция, публичен фонд или телевизионен оператор с национално покритие</w:t>
      </w:r>
    </w:p>
    <w:p w:rsidR="00D154A3" w:rsidRPr="001F5096" w:rsidRDefault="00D154A3" w:rsidP="00B3453F">
      <w:pPr>
        <w:shd w:val="clear" w:color="auto" w:fill="FFFFFF"/>
        <w:tabs>
          <w:tab w:val="right" w:pos="10374"/>
        </w:tabs>
        <w:spacing w:before="60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2.1.1. .................................................................................................................................</w:t>
      </w:r>
      <w:r w:rsidRPr="001F5096">
        <w:rPr>
          <w:bCs/>
          <w:sz w:val="24"/>
          <w:szCs w:val="22"/>
        </w:rPr>
        <w:tab/>
        <w:t>стр.</w:t>
      </w:r>
    </w:p>
    <w:p w:rsidR="00D154A3" w:rsidRPr="001F5096" w:rsidRDefault="00D154A3" w:rsidP="00B3453F">
      <w:pPr>
        <w:shd w:val="clear" w:color="auto" w:fill="FFFFFF"/>
        <w:spacing w:before="60"/>
        <w:ind w:left="720" w:firstLine="720"/>
        <w:rPr>
          <w:bCs/>
          <w:i/>
          <w:sz w:val="18"/>
          <w:szCs w:val="18"/>
        </w:rPr>
      </w:pPr>
      <w:r w:rsidRPr="001F5096">
        <w:rPr>
          <w:bCs/>
          <w:i/>
          <w:sz w:val="18"/>
          <w:szCs w:val="18"/>
        </w:rPr>
        <w:t>(наименование на фонд, институция)</w:t>
      </w:r>
    </w:p>
    <w:p w:rsidR="00D154A3" w:rsidRPr="001F5096" w:rsidRDefault="00D154A3" w:rsidP="00B3453F">
      <w:pPr>
        <w:shd w:val="clear" w:color="auto" w:fill="FFFFFF"/>
        <w:tabs>
          <w:tab w:val="right" w:pos="10374"/>
        </w:tabs>
        <w:spacing w:before="60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2.1.2. .................................................................................................................................</w:t>
      </w:r>
      <w:r w:rsidRPr="001F5096">
        <w:rPr>
          <w:bCs/>
          <w:sz w:val="24"/>
          <w:szCs w:val="22"/>
        </w:rPr>
        <w:tab/>
        <w:t>стр.</w:t>
      </w:r>
    </w:p>
    <w:p w:rsidR="00D154A3" w:rsidRPr="001F5096" w:rsidRDefault="00D154A3" w:rsidP="00B3453F">
      <w:pPr>
        <w:shd w:val="clear" w:color="auto" w:fill="FFFFFF"/>
        <w:tabs>
          <w:tab w:val="right" w:pos="10374"/>
        </w:tabs>
        <w:spacing w:before="60" w:line="360" w:lineRule="auto"/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2.2. копие от договор за копродукция между..............................................................................</w:t>
      </w:r>
      <w:r w:rsidRPr="001F5096">
        <w:rPr>
          <w:bCs/>
          <w:sz w:val="24"/>
          <w:szCs w:val="22"/>
        </w:rPr>
        <w:tab/>
        <w:t>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2.3. копие от декларация на продуцента за отстъпени авторски права за създаване на филма върху сценария и върху литературно произведение (ако сценария се базира на създаден роман, новела или разказ) (по образец на ИА НФЦ)</w:t>
      </w:r>
      <w:r w:rsidRPr="001F5096">
        <w:rPr>
          <w:bCs/>
          <w:sz w:val="24"/>
          <w:szCs w:val="22"/>
        </w:rPr>
        <w:tab/>
        <w:t>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2.4. копие от декларация на продуцента за отстъпено авторско право от режисьора върху бъдещия филм (по образец на ИА НФЦ)</w:t>
      </w:r>
      <w:r w:rsidRPr="001F5096">
        <w:rPr>
          <w:bCs/>
          <w:sz w:val="24"/>
          <w:szCs w:val="22"/>
        </w:rPr>
        <w:tab/>
        <w:t>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 xml:space="preserve">2.5. </w:t>
      </w:r>
      <w:r w:rsidRPr="001F5096">
        <w:rPr>
          <w:bCs/>
          <w:sz w:val="24"/>
          <w:szCs w:val="24"/>
        </w:rPr>
        <w:t xml:space="preserve">календарен план за производството на филма </w:t>
      </w:r>
      <w:r w:rsidRPr="001F5096">
        <w:rPr>
          <w:sz w:val="24"/>
          <w:szCs w:val="24"/>
        </w:rPr>
        <w:t>и местонахождението на проекта</w:t>
      </w:r>
      <w:r w:rsidRPr="001F5096">
        <w:rPr>
          <w:bCs/>
          <w:sz w:val="24"/>
          <w:szCs w:val="22"/>
        </w:rPr>
        <w:tab/>
        <w:t>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>2.6. обобщен проекто-бюджет на филма (с разпредление на разходите по държави)</w:t>
      </w:r>
      <w:r w:rsidRPr="001F5096">
        <w:rPr>
          <w:bCs/>
          <w:sz w:val="24"/>
          <w:szCs w:val="22"/>
        </w:rPr>
        <w:tab/>
        <w:t>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bCs/>
          <w:sz w:val="24"/>
          <w:szCs w:val="22"/>
        </w:rPr>
      </w:pPr>
      <w:r w:rsidRPr="001F5096">
        <w:rPr>
          <w:bCs/>
          <w:sz w:val="24"/>
          <w:szCs w:val="22"/>
        </w:rPr>
        <w:t xml:space="preserve">2.7. финансов план на проекта </w:t>
      </w:r>
      <w:r w:rsidRPr="001F5096">
        <w:rPr>
          <w:bCs/>
          <w:sz w:val="24"/>
          <w:szCs w:val="22"/>
        </w:rPr>
        <w:tab/>
        <w:t>стр.</w:t>
      </w:r>
    </w:p>
    <w:p w:rsidR="00D154A3" w:rsidRPr="001F5096" w:rsidRDefault="00D154A3" w:rsidP="00FE622E">
      <w:pPr>
        <w:shd w:val="clear" w:color="auto" w:fill="FFFFFF"/>
        <w:tabs>
          <w:tab w:val="right" w:pos="10374"/>
        </w:tabs>
        <w:rPr>
          <w:bCs/>
          <w:sz w:val="24"/>
          <w:szCs w:val="24"/>
        </w:rPr>
      </w:pPr>
      <w:r w:rsidRPr="001F5096">
        <w:rPr>
          <w:bCs/>
          <w:sz w:val="24"/>
          <w:szCs w:val="24"/>
        </w:rPr>
        <w:t xml:space="preserve">2.8. </w:t>
      </w:r>
      <w:r w:rsidRPr="001F5096">
        <w:rPr>
          <w:sz w:val="24"/>
          <w:szCs w:val="24"/>
        </w:rPr>
        <w:t>копие от документи</w:t>
      </w:r>
      <w:r>
        <w:rPr>
          <w:sz w:val="24"/>
          <w:szCs w:val="24"/>
        </w:rPr>
        <w:t>,</w:t>
      </w:r>
      <w:r w:rsidRPr="001F5096">
        <w:rPr>
          <w:sz w:val="24"/>
          <w:szCs w:val="24"/>
        </w:rPr>
        <w:t xml:space="preserve"> удостоверяващи изпълнението на задълженията по </w:t>
      </w:r>
      <w:r w:rsidRPr="001F5096">
        <w:rPr>
          <w:rStyle w:val="newdocreference1"/>
          <w:color w:val="auto"/>
          <w:szCs w:val="24"/>
          <w:u w:val="none"/>
        </w:rPr>
        <w:t>Закона за задължително депозиране на екземпляри от печатни и други произведения</w:t>
      </w:r>
    </w:p>
    <w:p w:rsidR="00D154A3" w:rsidRPr="001F5096" w:rsidRDefault="00D154A3" w:rsidP="001518D7">
      <w:pPr>
        <w:shd w:val="clear" w:color="auto" w:fill="FFFFFF"/>
        <w:tabs>
          <w:tab w:val="left" w:pos="702"/>
          <w:tab w:val="left" w:pos="6663"/>
        </w:tabs>
        <w:spacing w:before="120"/>
        <w:ind w:right="-156"/>
        <w:jc w:val="both"/>
        <w:rPr>
          <w:b/>
          <w:sz w:val="24"/>
        </w:rPr>
      </w:pPr>
      <w:r w:rsidRPr="001F5096">
        <w:rPr>
          <w:b/>
          <w:sz w:val="24"/>
        </w:rPr>
        <w:t>Всички чуждоезични документи, приложени към заявлението трябва да се представят в превод на български език.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1F5096">
        <w:rPr>
          <w:sz w:val="24"/>
          <w:szCs w:val="24"/>
        </w:rPr>
        <w:t xml:space="preserve">Дата: </w:t>
      </w:r>
      <w:r w:rsidRPr="001F5096">
        <w:rPr>
          <w:sz w:val="24"/>
          <w:szCs w:val="24"/>
        </w:rPr>
        <w:tab/>
      </w:r>
      <w:r w:rsidRPr="001F5096">
        <w:rPr>
          <w:sz w:val="24"/>
          <w:szCs w:val="24"/>
        </w:rPr>
        <w:tab/>
      </w:r>
      <w:r w:rsidRPr="001F5096">
        <w:rPr>
          <w:sz w:val="24"/>
          <w:szCs w:val="24"/>
        </w:rPr>
        <w:tab/>
        <w:t>Подпис:………..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1F5096">
        <w:rPr>
          <w:sz w:val="24"/>
          <w:szCs w:val="24"/>
        </w:rPr>
        <w:t>Гр……………………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1F5096">
        <w:rPr>
          <w:sz w:val="24"/>
          <w:szCs w:val="24"/>
        </w:rPr>
        <w:t>Подпис на лицето</w:t>
      </w:r>
    </w:p>
    <w:p w:rsidR="00D154A3" w:rsidRPr="001F5096" w:rsidRDefault="00D154A3" w:rsidP="00B3453F">
      <w:pPr>
        <w:shd w:val="clear" w:color="auto" w:fill="FFFFFF"/>
        <w:tabs>
          <w:tab w:val="left" w:pos="5387"/>
          <w:tab w:val="left" w:pos="6663"/>
        </w:tabs>
        <w:spacing w:line="300" w:lineRule="atLeast"/>
        <w:rPr>
          <w:sz w:val="24"/>
          <w:szCs w:val="24"/>
        </w:rPr>
      </w:pPr>
      <w:r w:rsidRPr="001F5096">
        <w:rPr>
          <w:sz w:val="24"/>
          <w:szCs w:val="24"/>
        </w:rPr>
        <w:t>Приело документите: .................................</w:t>
      </w:r>
    </w:p>
    <w:sectPr w:rsidR="00D154A3" w:rsidRPr="001F5096" w:rsidSect="0095682C">
      <w:footerReference w:type="even" r:id="rId7"/>
      <w:footerReference w:type="default" r:id="rId8"/>
      <w:headerReference w:type="first" r:id="rId9"/>
      <w:pgSz w:w="11907" w:h="16840" w:code="9"/>
      <w:pgMar w:top="680" w:right="851" w:bottom="680" w:left="851" w:header="340" w:footer="284" w:gutter="0"/>
      <w:cols w:space="708"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4A3" w:rsidRDefault="00D154A3">
      <w:r>
        <w:separator/>
      </w:r>
    </w:p>
  </w:endnote>
  <w:endnote w:type="continuationSeparator" w:id="0">
    <w:p w:rsidR="00D154A3" w:rsidRDefault="00D15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4A3" w:rsidRDefault="00D154A3" w:rsidP="006361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154A3" w:rsidRDefault="00D154A3" w:rsidP="004C3A4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4A3" w:rsidRDefault="00D154A3" w:rsidP="006361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D154A3" w:rsidRDefault="00D154A3" w:rsidP="004C3A4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4A3" w:rsidRDefault="00D154A3">
      <w:r>
        <w:separator/>
      </w:r>
    </w:p>
  </w:footnote>
  <w:footnote w:type="continuationSeparator" w:id="0">
    <w:p w:rsidR="00D154A3" w:rsidRDefault="00D15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4A3" w:rsidRPr="001B1BAC" w:rsidRDefault="00D154A3" w:rsidP="004836BF">
    <w:pPr>
      <w:pStyle w:val="Header"/>
      <w:ind w:right="-161"/>
      <w:jc w:val="right"/>
    </w:pPr>
    <w:r w:rsidRPr="001B1BAC">
      <w:rPr>
        <w:sz w:val="24"/>
        <w:szCs w:val="24"/>
      </w:rPr>
      <w:t xml:space="preserve">Приложение № </w:t>
    </w:r>
    <w:r>
      <w:rPr>
        <w:sz w:val="24"/>
        <w:szCs w:val="24"/>
      </w:rPr>
      <w:t>5</w:t>
    </w:r>
    <w:r w:rsidRPr="001B1BAC">
      <w:rPr>
        <w:sz w:val="24"/>
        <w:szCs w:val="24"/>
      </w:rPr>
      <w:t xml:space="preserve"> към чл. </w:t>
    </w:r>
    <w:r>
      <w:rPr>
        <w:sz w:val="24"/>
        <w:szCs w:val="24"/>
      </w:rPr>
      <w:t>42</w:t>
    </w:r>
    <w:r w:rsidRPr="001B1BAC">
      <w:rPr>
        <w:sz w:val="24"/>
        <w:szCs w:val="24"/>
      </w:rPr>
      <w:t xml:space="preserve">, ал. 1, т . </w:t>
    </w:r>
    <w:r>
      <w:rPr>
        <w:sz w:val="24"/>
        <w:szCs w:val="24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1B6E"/>
    <w:multiLevelType w:val="hybridMultilevel"/>
    <w:tmpl w:val="0DDC1EE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F9160F4"/>
    <w:multiLevelType w:val="hybridMultilevel"/>
    <w:tmpl w:val="9BEC39C8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A34987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D20FAC"/>
    <w:multiLevelType w:val="multilevel"/>
    <w:tmpl w:val="02DC17F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74498"/>
    <w:multiLevelType w:val="hybridMultilevel"/>
    <w:tmpl w:val="F79CCC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051CE9"/>
    <w:multiLevelType w:val="hybridMultilevel"/>
    <w:tmpl w:val="ABDCA5B4"/>
    <w:lvl w:ilvl="0" w:tplc="508A30C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C0345"/>
    <w:multiLevelType w:val="hybridMultilevel"/>
    <w:tmpl w:val="3D925BCA"/>
    <w:lvl w:ilvl="0" w:tplc="938A8860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abstractNum w:abstractNumId="8">
    <w:nsid w:val="4D15675F"/>
    <w:multiLevelType w:val="singleLevel"/>
    <w:tmpl w:val="E154155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9">
    <w:nsid w:val="586A3497"/>
    <w:multiLevelType w:val="singleLevel"/>
    <w:tmpl w:val="631EFB4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0">
    <w:nsid w:val="59420637"/>
    <w:multiLevelType w:val="hybridMultilevel"/>
    <w:tmpl w:val="1A5C7B40"/>
    <w:lvl w:ilvl="0" w:tplc="2C38E76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A314655"/>
    <w:multiLevelType w:val="hybridMultilevel"/>
    <w:tmpl w:val="7676F380"/>
    <w:lvl w:ilvl="0" w:tplc="1988F98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A424F8B"/>
    <w:multiLevelType w:val="hybridMultilevel"/>
    <w:tmpl w:val="02DC17FA"/>
    <w:lvl w:ilvl="0" w:tplc="F1701F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005767D"/>
    <w:multiLevelType w:val="hybridMultilevel"/>
    <w:tmpl w:val="DDA22F1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4984AD8"/>
    <w:multiLevelType w:val="hybridMultilevel"/>
    <w:tmpl w:val="198C535C"/>
    <w:lvl w:ilvl="0" w:tplc="A8903BF2">
      <w:start w:val="1"/>
      <w:numFmt w:val="bullet"/>
      <w:lvlText w:val="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634BFB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65608FD"/>
    <w:multiLevelType w:val="hybridMultilevel"/>
    <w:tmpl w:val="1AC6742E"/>
    <w:lvl w:ilvl="0" w:tplc="0F522F26">
      <w:start w:val="1"/>
      <w:numFmt w:val="decimal"/>
      <w:lvlText w:val="%1."/>
      <w:lvlJc w:val="left"/>
      <w:pPr>
        <w:tabs>
          <w:tab w:val="num" w:pos="714"/>
        </w:tabs>
        <w:ind w:left="714" w:hanging="48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14"/>
        </w:tabs>
        <w:ind w:left="1314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034"/>
        </w:tabs>
        <w:ind w:left="2034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754"/>
        </w:tabs>
        <w:ind w:left="2754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474"/>
        </w:tabs>
        <w:ind w:left="3474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194"/>
        </w:tabs>
        <w:ind w:left="4194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4914"/>
        </w:tabs>
        <w:ind w:left="4914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634"/>
        </w:tabs>
        <w:ind w:left="5634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354"/>
        </w:tabs>
        <w:ind w:left="6354" w:hanging="180"/>
      </w:pPr>
      <w:rPr>
        <w:rFonts w:cs="Times New Roman"/>
      </w:rPr>
    </w:lvl>
  </w:abstractNum>
  <w:abstractNum w:abstractNumId="16">
    <w:nsid w:val="7F2C1C87"/>
    <w:multiLevelType w:val="hybridMultilevel"/>
    <w:tmpl w:val="25BACD64"/>
    <w:lvl w:ilvl="0" w:tplc="A8903BF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9"/>
  </w:num>
  <w:num w:numId="4">
    <w:abstractNumId w:val="11"/>
  </w:num>
  <w:num w:numId="5">
    <w:abstractNumId w:val="13"/>
  </w:num>
  <w:num w:numId="6">
    <w:abstractNumId w:val="15"/>
  </w:num>
  <w:num w:numId="7">
    <w:abstractNumId w:val="12"/>
  </w:num>
  <w:num w:numId="8">
    <w:abstractNumId w:val="10"/>
  </w:num>
  <w:num w:numId="9">
    <w:abstractNumId w:val="3"/>
  </w:num>
  <w:num w:numId="10">
    <w:abstractNumId w:val="14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16"/>
  </w:num>
  <w:num w:numId="16">
    <w:abstractNumId w:val="4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03D"/>
    <w:rsid w:val="000102B6"/>
    <w:rsid w:val="0001402F"/>
    <w:rsid w:val="00017E9B"/>
    <w:rsid w:val="00017EBD"/>
    <w:rsid w:val="000204F1"/>
    <w:rsid w:val="00025B8C"/>
    <w:rsid w:val="0004600B"/>
    <w:rsid w:val="000563B7"/>
    <w:rsid w:val="000630C1"/>
    <w:rsid w:val="00063F78"/>
    <w:rsid w:val="0007287F"/>
    <w:rsid w:val="000740E2"/>
    <w:rsid w:val="00092CEC"/>
    <w:rsid w:val="0009791D"/>
    <w:rsid w:val="000B0A7C"/>
    <w:rsid w:val="000D14C9"/>
    <w:rsid w:val="000E64DF"/>
    <w:rsid w:val="000F6CE8"/>
    <w:rsid w:val="00102A8E"/>
    <w:rsid w:val="00105F12"/>
    <w:rsid w:val="001269B8"/>
    <w:rsid w:val="00143C8C"/>
    <w:rsid w:val="00145E46"/>
    <w:rsid w:val="001466EC"/>
    <w:rsid w:val="0015142C"/>
    <w:rsid w:val="001518D7"/>
    <w:rsid w:val="00164BC8"/>
    <w:rsid w:val="00172853"/>
    <w:rsid w:val="00190779"/>
    <w:rsid w:val="00191AF8"/>
    <w:rsid w:val="001B0B36"/>
    <w:rsid w:val="001B18C0"/>
    <w:rsid w:val="001B1BAC"/>
    <w:rsid w:val="001C12CD"/>
    <w:rsid w:val="001D137E"/>
    <w:rsid w:val="001D385C"/>
    <w:rsid w:val="001D4383"/>
    <w:rsid w:val="001D7A38"/>
    <w:rsid w:val="001E2079"/>
    <w:rsid w:val="001F5096"/>
    <w:rsid w:val="00213AFB"/>
    <w:rsid w:val="00217D0F"/>
    <w:rsid w:val="0023046C"/>
    <w:rsid w:val="002343F8"/>
    <w:rsid w:val="002511E0"/>
    <w:rsid w:val="0025647A"/>
    <w:rsid w:val="0025749F"/>
    <w:rsid w:val="00257DCE"/>
    <w:rsid w:val="00266FD1"/>
    <w:rsid w:val="00273A9D"/>
    <w:rsid w:val="00273E85"/>
    <w:rsid w:val="002756DE"/>
    <w:rsid w:val="00287146"/>
    <w:rsid w:val="00290639"/>
    <w:rsid w:val="002916AD"/>
    <w:rsid w:val="00294E0F"/>
    <w:rsid w:val="002973E9"/>
    <w:rsid w:val="002B2AC0"/>
    <w:rsid w:val="002C7578"/>
    <w:rsid w:val="002E1A1C"/>
    <w:rsid w:val="002E5CF2"/>
    <w:rsid w:val="002F14F0"/>
    <w:rsid w:val="0030099D"/>
    <w:rsid w:val="0030717B"/>
    <w:rsid w:val="00313A62"/>
    <w:rsid w:val="00343230"/>
    <w:rsid w:val="00353171"/>
    <w:rsid w:val="00362162"/>
    <w:rsid w:val="00364637"/>
    <w:rsid w:val="00395CF6"/>
    <w:rsid w:val="0039638D"/>
    <w:rsid w:val="003B3F13"/>
    <w:rsid w:val="003D13BC"/>
    <w:rsid w:val="003D532F"/>
    <w:rsid w:val="003E3521"/>
    <w:rsid w:val="003F0CFD"/>
    <w:rsid w:val="003F569B"/>
    <w:rsid w:val="0040096F"/>
    <w:rsid w:val="00413B1B"/>
    <w:rsid w:val="004201A3"/>
    <w:rsid w:val="00431DE0"/>
    <w:rsid w:val="00436FF1"/>
    <w:rsid w:val="00447BA7"/>
    <w:rsid w:val="00451F78"/>
    <w:rsid w:val="004642A4"/>
    <w:rsid w:val="00464D7E"/>
    <w:rsid w:val="00467B73"/>
    <w:rsid w:val="0047285D"/>
    <w:rsid w:val="004836BF"/>
    <w:rsid w:val="004918C7"/>
    <w:rsid w:val="004C3A4E"/>
    <w:rsid w:val="004C3BB2"/>
    <w:rsid w:val="004C6E88"/>
    <w:rsid w:val="004E2E5A"/>
    <w:rsid w:val="004F77A7"/>
    <w:rsid w:val="00516172"/>
    <w:rsid w:val="00534660"/>
    <w:rsid w:val="00542494"/>
    <w:rsid w:val="005479C0"/>
    <w:rsid w:val="00551B49"/>
    <w:rsid w:val="00552853"/>
    <w:rsid w:val="00557BC8"/>
    <w:rsid w:val="00581A35"/>
    <w:rsid w:val="00584473"/>
    <w:rsid w:val="00584CDD"/>
    <w:rsid w:val="005A1CBE"/>
    <w:rsid w:val="005A2EE7"/>
    <w:rsid w:val="005A4316"/>
    <w:rsid w:val="005A553C"/>
    <w:rsid w:val="005B3695"/>
    <w:rsid w:val="005C5728"/>
    <w:rsid w:val="005C5FE1"/>
    <w:rsid w:val="005D6B41"/>
    <w:rsid w:val="00601535"/>
    <w:rsid w:val="00601A92"/>
    <w:rsid w:val="00622A9C"/>
    <w:rsid w:val="00625C25"/>
    <w:rsid w:val="00626B94"/>
    <w:rsid w:val="006320E6"/>
    <w:rsid w:val="006348EA"/>
    <w:rsid w:val="006361C2"/>
    <w:rsid w:val="00637E35"/>
    <w:rsid w:val="00644450"/>
    <w:rsid w:val="00657518"/>
    <w:rsid w:val="006660C1"/>
    <w:rsid w:val="006676F5"/>
    <w:rsid w:val="006745F2"/>
    <w:rsid w:val="0069069B"/>
    <w:rsid w:val="006A56B3"/>
    <w:rsid w:val="006B4676"/>
    <w:rsid w:val="006B7FCD"/>
    <w:rsid w:val="006D1559"/>
    <w:rsid w:val="006F17E5"/>
    <w:rsid w:val="00712168"/>
    <w:rsid w:val="00713128"/>
    <w:rsid w:val="00715B0C"/>
    <w:rsid w:val="00730F4D"/>
    <w:rsid w:val="0073577E"/>
    <w:rsid w:val="00736AAD"/>
    <w:rsid w:val="00737FC0"/>
    <w:rsid w:val="00753047"/>
    <w:rsid w:val="0076095C"/>
    <w:rsid w:val="00763717"/>
    <w:rsid w:val="00767440"/>
    <w:rsid w:val="007710E1"/>
    <w:rsid w:val="00772F9C"/>
    <w:rsid w:val="00777D71"/>
    <w:rsid w:val="00787DEB"/>
    <w:rsid w:val="007947F6"/>
    <w:rsid w:val="007A16B7"/>
    <w:rsid w:val="007A39A6"/>
    <w:rsid w:val="007B2590"/>
    <w:rsid w:val="007B5D20"/>
    <w:rsid w:val="007C4FB3"/>
    <w:rsid w:val="007D391F"/>
    <w:rsid w:val="007E2BFF"/>
    <w:rsid w:val="007F124F"/>
    <w:rsid w:val="007F7F46"/>
    <w:rsid w:val="00800833"/>
    <w:rsid w:val="00816862"/>
    <w:rsid w:val="00822DBF"/>
    <w:rsid w:val="00832099"/>
    <w:rsid w:val="00835E67"/>
    <w:rsid w:val="00837DA0"/>
    <w:rsid w:val="00844F0D"/>
    <w:rsid w:val="00846A26"/>
    <w:rsid w:val="00851693"/>
    <w:rsid w:val="00855476"/>
    <w:rsid w:val="00863DBE"/>
    <w:rsid w:val="00893683"/>
    <w:rsid w:val="00894DD0"/>
    <w:rsid w:val="0089514A"/>
    <w:rsid w:val="008A6E6F"/>
    <w:rsid w:val="008B6C3A"/>
    <w:rsid w:val="008E2F2A"/>
    <w:rsid w:val="008E4E07"/>
    <w:rsid w:val="008F1346"/>
    <w:rsid w:val="008F58EF"/>
    <w:rsid w:val="008F6488"/>
    <w:rsid w:val="008F7AC8"/>
    <w:rsid w:val="00902660"/>
    <w:rsid w:val="00905833"/>
    <w:rsid w:val="009255EC"/>
    <w:rsid w:val="00937236"/>
    <w:rsid w:val="0095682C"/>
    <w:rsid w:val="009711E9"/>
    <w:rsid w:val="009805AC"/>
    <w:rsid w:val="009942B8"/>
    <w:rsid w:val="00996336"/>
    <w:rsid w:val="00996DB0"/>
    <w:rsid w:val="009A69C9"/>
    <w:rsid w:val="009B4D74"/>
    <w:rsid w:val="009C30D0"/>
    <w:rsid w:val="009C6FD4"/>
    <w:rsid w:val="009D49F4"/>
    <w:rsid w:val="009D644F"/>
    <w:rsid w:val="009E22BD"/>
    <w:rsid w:val="009E42CD"/>
    <w:rsid w:val="009E46FE"/>
    <w:rsid w:val="00A11AE9"/>
    <w:rsid w:val="00A14653"/>
    <w:rsid w:val="00A3430A"/>
    <w:rsid w:val="00A34F8B"/>
    <w:rsid w:val="00A42796"/>
    <w:rsid w:val="00A637A0"/>
    <w:rsid w:val="00A756E4"/>
    <w:rsid w:val="00A84EC9"/>
    <w:rsid w:val="00AB5063"/>
    <w:rsid w:val="00AC750D"/>
    <w:rsid w:val="00AD3CFF"/>
    <w:rsid w:val="00AE6FC5"/>
    <w:rsid w:val="00AE7DF2"/>
    <w:rsid w:val="00AF5A3F"/>
    <w:rsid w:val="00B03414"/>
    <w:rsid w:val="00B03E40"/>
    <w:rsid w:val="00B1591A"/>
    <w:rsid w:val="00B16C26"/>
    <w:rsid w:val="00B175DA"/>
    <w:rsid w:val="00B3453F"/>
    <w:rsid w:val="00B34B54"/>
    <w:rsid w:val="00B644FF"/>
    <w:rsid w:val="00B710F5"/>
    <w:rsid w:val="00B8473B"/>
    <w:rsid w:val="00B85067"/>
    <w:rsid w:val="00B968EC"/>
    <w:rsid w:val="00B96AA9"/>
    <w:rsid w:val="00BA4BDA"/>
    <w:rsid w:val="00BA6BCE"/>
    <w:rsid w:val="00BB185E"/>
    <w:rsid w:val="00BB3BB4"/>
    <w:rsid w:val="00BB54E8"/>
    <w:rsid w:val="00BC5522"/>
    <w:rsid w:val="00BF4E45"/>
    <w:rsid w:val="00C15CA7"/>
    <w:rsid w:val="00C22F01"/>
    <w:rsid w:val="00C36984"/>
    <w:rsid w:val="00C63454"/>
    <w:rsid w:val="00C67AA4"/>
    <w:rsid w:val="00C747AD"/>
    <w:rsid w:val="00C83D10"/>
    <w:rsid w:val="00C937E5"/>
    <w:rsid w:val="00CA47F8"/>
    <w:rsid w:val="00CA5361"/>
    <w:rsid w:val="00CA581C"/>
    <w:rsid w:val="00CD4246"/>
    <w:rsid w:val="00CD6A67"/>
    <w:rsid w:val="00CD6BD0"/>
    <w:rsid w:val="00CE56FC"/>
    <w:rsid w:val="00D106F5"/>
    <w:rsid w:val="00D154A3"/>
    <w:rsid w:val="00D168CE"/>
    <w:rsid w:val="00D16B11"/>
    <w:rsid w:val="00D17DE6"/>
    <w:rsid w:val="00D23D72"/>
    <w:rsid w:val="00D25F34"/>
    <w:rsid w:val="00D42547"/>
    <w:rsid w:val="00D56B19"/>
    <w:rsid w:val="00D61C1A"/>
    <w:rsid w:val="00D70CB1"/>
    <w:rsid w:val="00D75E86"/>
    <w:rsid w:val="00D81396"/>
    <w:rsid w:val="00D910C3"/>
    <w:rsid w:val="00DA2020"/>
    <w:rsid w:val="00DA600D"/>
    <w:rsid w:val="00DB1908"/>
    <w:rsid w:val="00DC4DAD"/>
    <w:rsid w:val="00DC782C"/>
    <w:rsid w:val="00DC7B4F"/>
    <w:rsid w:val="00DD4007"/>
    <w:rsid w:val="00DE237F"/>
    <w:rsid w:val="00DE271B"/>
    <w:rsid w:val="00DE5F7F"/>
    <w:rsid w:val="00DF3CF6"/>
    <w:rsid w:val="00E00E36"/>
    <w:rsid w:val="00E10C09"/>
    <w:rsid w:val="00E14664"/>
    <w:rsid w:val="00E34AFF"/>
    <w:rsid w:val="00E57408"/>
    <w:rsid w:val="00E62D6E"/>
    <w:rsid w:val="00E727B8"/>
    <w:rsid w:val="00E80B44"/>
    <w:rsid w:val="00E80C2D"/>
    <w:rsid w:val="00E86199"/>
    <w:rsid w:val="00E967F2"/>
    <w:rsid w:val="00ED2D33"/>
    <w:rsid w:val="00ED7C28"/>
    <w:rsid w:val="00F03FD0"/>
    <w:rsid w:val="00F1003D"/>
    <w:rsid w:val="00F105CA"/>
    <w:rsid w:val="00F344D3"/>
    <w:rsid w:val="00F362DF"/>
    <w:rsid w:val="00F4038C"/>
    <w:rsid w:val="00F54737"/>
    <w:rsid w:val="00F5628D"/>
    <w:rsid w:val="00F63AFE"/>
    <w:rsid w:val="00FA1C08"/>
    <w:rsid w:val="00FA30D1"/>
    <w:rsid w:val="00FA34B0"/>
    <w:rsid w:val="00FC287C"/>
    <w:rsid w:val="00FC3D5F"/>
    <w:rsid w:val="00FC5E8B"/>
    <w:rsid w:val="00FD0947"/>
    <w:rsid w:val="00FE6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8EA"/>
    <w:rPr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348EA"/>
    <w:pPr>
      <w:keepNext/>
      <w:tabs>
        <w:tab w:val="left" w:pos="5387"/>
        <w:tab w:val="left" w:pos="6663"/>
      </w:tabs>
      <w:spacing w:before="60" w:line="360" w:lineRule="atLeast"/>
      <w:jc w:val="center"/>
      <w:outlineLvl w:val="0"/>
    </w:pPr>
    <w:rPr>
      <w:b/>
      <w:spacing w:val="60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563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PlainText">
    <w:name w:val="Plain Text"/>
    <w:basedOn w:val="Normal"/>
    <w:link w:val="PlainTextChar"/>
    <w:uiPriority w:val="99"/>
    <w:rsid w:val="006348EA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C5638"/>
    <w:rPr>
      <w:rFonts w:ascii="Courier New" w:hAnsi="Courier New" w:cs="Courier New"/>
      <w:sz w:val="20"/>
      <w:szCs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6348EA"/>
    <w:pPr>
      <w:tabs>
        <w:tab w:val="left" w:pos="5387"/>
        <w:tab w:val="left" w:pos="6663"/>
      </w:tabs>
      <w:spacing w:before="120" w:line="360" w:lineRule="atLeast"/>
      <w:ind w:left="468" w:hanging="234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C5638"/>
    <w:rPr>
      <w:sz w:val="20"/>
      <w:szCs w:val="20"/>
      <w:lang w:eastAsia="en-US"/>
    </w:rPr>
  </w:style>
  <w:style w:type="paragraph" w:styleId="BodyTextIndent2">
    <w:name w:val="Body Text Indent 2"/>
    <w:basedOn w:val="Normal"/>
    <w:link w:val="BodyTextIndent2Char"/>
    <w:uiPriority w:val="99"/>
    <w:rsid w:val="006348EA"/>
    <w:pPr>
      <w:spacing w:line="320" w:lineRule="atLeast"/>
      <w:ind w:left="360" w:hanging="126"/>
      <w:jc w:val="both"/>
    </w:pPr>
    <w:rPr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C5638"/>
    <w:rPr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003D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5638"/>
    <w:rPr>
      <w:sz w:val="0"/>
      <w:szCs w:val="0"/>
      <w:lang w:eastAsia="en-US"/>
    </w:rPr>
  </w:style>
  <w:style w:type="character" w:styleId="Strong">
    <w:name w:val="Strong"/>
    <w:basedOn w:val="DefaultParagraphFont"/>
    <w:uiPriority w:val="99"/>
    <w:qFormat/>
    <w:rsid w:val="007947F6"/>
    <w:rPr>
      <w:rFonts w:cs="Times New Roman"/>
      <w:b/>
    </w:rPr>
  </w:style>
  <w:style w:type="character" w:customStyle="1" w:styleId="apple-converted-space">
    <w:name w:val="apple-converted-space"/>
    <w:basedOn w:val="DefaultParagraphFont"/>
    <w:uiPriority w:val="99"/>
    <w:rsid w:val="00FC287C"/>
    <w:rPr>
      <w:rFonts w:cs="Times New Roman"/>
    </w:rPr>
  </w:style>
  <w:style w:type="character" w:customStyle="1" w:styleId="samedocreference">
    <w:name w:val="samedocreference"/>
    <w:basedOn w:val="DefaultParagraphFont"/>
    <w:uiPriority w:val="99"/>
    <w:rsid w:val="00FC287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C3A4E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2A8E"/>
    <w:rPr>
      <w:lang w:val="bg-BG"/>
    </w:rPr>
  </w:style>
  <w:style w:type="paragraph" w:styleId="Footer">
    <w:name w:val="footer"/>
    <w:basedOn w:val="Normal"/>
    <w:link w:val="FooterChar"/>
    <w:uiPriority w:val="99"/>
    <w:rsid w:val="004C3A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C5638"/>
    <w:rPr>
      <w:sz w:val="20"/>
      <w:szCs w:val="20"/>
      <w:lang w:eastAsia="en-US"/>
    </w:rPr>
  </w:style>
  <w:style w:type="character" w:styleId="PageNumber">
    <w:name w:val="page number"/>
    <w:basedOn w:val="DefaultParagraphFont"/>
    <w:uiPriority w:val="99"/>
    <w:rsid w:val="004C3A4E"/>
    <w:rPr>
      <w:rFonts w:cs="Times New Roman"/>
    </w:rPr>
  </w:style>
  <w:style w:type="paragraph" w:customStyle="1" w:styleId="a">
    <w:name w:val="Стил"/>
    <w:basedOn w:val="Normal"/>
    <w:uiPriority w:val="99"/>
    <w:rsid w:val="002B2AC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9E42CD"/>
    <w:rPr>
      <w:color w:val="0000FF"/>
      <w:sz w:val="24"/>
      <w:u w:val="single"/>
    </w:rPr>
  </w:style>
  <w:style w:type="paragraph" w:customStyle="1" w:styleId="CharCharCharCharChar">
    <w:name w:val="Char Char Char Char Char"/>
    <w:basedOn w:val="Normal"/>
    <w:uiPriority w:val="99"/>
    <w:rsid w:val="001D137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Text1">
    <w:name w:val="Text 1"/>
    <w:uiPriority w:val="99"/>
    <w:rsid w:val="001D137E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szCs w:val="20"/>
      <w:lang w:val="en-GB" w:eastAsia="en-US"/>
    </w:rPr>
  </w:style>
  <w:style w:type="paragraph" w:styleId="NormalWeb">
    <w:name w:val="Normal (Web)"/>
    <w:basedOn w:val="Normal"/>
    <w:uiPriority w:val="99"/>
    <w:rsid w:val="001D137E"/>
    <w:pPr>
      <w:spacing w:before="100" w:beforeAutospacing="1" w:after="100" w:afterAutospacing="1"/>
    </w:pPr>
    <w:rPr>
      <w:sz w:val="24"/>
      <w:szCs w:val="24"/>
      <w:lang w:eastAsia="bg-BG"/>
    </w:rPr>
  </w:style>
  <w:style w:type="character" w:customStyle="1" w:styleId="spelle">
    <w:name w:val="spelle"/>
    <w:basedOn w:val="DefaultParagraphFont"/>
    <w:uiPriority w:val="99"/>
    <w:rsid w:val="001D137E"/>
    <w:rPr>
      <w:rFonts w:cs="Times New Roman"/>
    </w:rPr>
  </w:style>
  <w:style w:type="character" w:customStyle="1" w:styleId="grame">
    <w:name w:val="grame"/>
    <w:basedOn w:val="DefaultParagraphFont"/>
    <w:uiPriority w:val="99"/>
    <w:rsid w:val="001D137E"/>
    <w:rPr>
      <w:rFonts w:cs="Times New Roman"/>
    </w:rPr>
  </w:style>
  <w:style w:type="paragraph" w:customStyle="1" w:styleId="CharChar2CharCharCharCharChar">
    <w:name w:val="Char Char2 Char Char Char Char Char"/>
    <w:basedOn w:val="Normal"/>
    <w:uiPriority w:val="99"/>
    <w:rsid w:val="004836B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FootnoteReference">
    <w:name w:val="footnote reference"/>
    <w:basedOn w:val="DefaultParagraphFont"/>
    <w:uiPriority w:val="99"/>
    <w:rsid w:val="00102A8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102A8E"/>
    <w:rPr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02A8E"/>
    <w:rPr>
      <w:lang w:val="bg-BG" w:eastAsia="bg-BG"/>
    </w:rPr>
  </w:style>
  <w:style w:type="paragraph" w:styleId="ListParagraph">
    <w:name w:val="List Paragraph"/>
    <w:basedOn w:val="Normal"/>
    <w:uiPriority w:val="99"/>
    <w:qFormat/>
    <w:rsid w:val="00B03E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55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2</Pages>
  <Words>895</Words>
  <Characters>5106</Characters>
  <Application>Microsoft Office Outlook</Application>
  <DocSecurity>0</DocSecurity>
  <Lines>0</Lines>
  <Paragraphs>0</Paragraphs>
  <ScaleCrop>false</ScaleCrop>
  <Company>NFC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ИЗПЪЛНИТЕЛНА АГЕНЦИЯ „НАЦИОНАЛЕН ФИЛМОВ ЦЕНТЪР”</dc:title>
  <dc:subject/>
  <dc:creator>Antoaneta Borissova</dc:creator>
  <cp:keywords/>
  <dc:description/>
  <cp:lastModifiedBy>m.yordanova</cp:lastModifiedBy>
  <cp:revision>12</cp:revision>
  <cp:lastPrinted>2018-12-03T07:55:00Z</cp:lastPrinted>
  <dcterms:created xsi:type="dcterms:W3CDTF">2018-11-22T13:00:00Z</dcterms:created>
  <dcterms:modified xsi:type="dcterms:W3CDTF">2018-12-06T11:14:00Z</dcterms:modified>
</cp:coreProperties>
</file>